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7328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00202">
        <w:trPr>
          <w:trHeight w:val="477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00202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00202" w:rsidRDefault="00350FEA" w:rsidP="00400202">
            <w:pPr>
              <w:pStyle w:val="FootnoteText"/>
              <w:ind w:left="-533" w:firstLine="533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AD25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ระดับความสำเร็จในการดำเนินการรับรองวิทยฐานะของสถาบันอุดมศึกษาเอกชน ตามกฎกระทรวง 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 w:rsidRPr="00AD25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ว่าด้วยการขอให้รับรองและการรับรองวิทยฐานะสถาบันอุดมศึกษาเอกชน พ.ศ. 2558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350FEA" w:rsidRDefault="002F054A" w:rsidP="00350FE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002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50FE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350FEA" w:rsidRDefault="00350FEA" w:rsidP="00350FEA">
            <w:pPr>
              <w:tabs>
                <w:tab w:val="left" w:pos="174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350FEA" w:rsidRDefault="00350FEA" w:rsidP="00350FEA">
            <w:pPr>
              <w:tabs>
                <w:tab w:val="left" w:pos="1740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นางสาวจันทร์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สุดา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นกน้อย</w:t>
            </w:r>
          </w:p>
          <w:p w:rsidR="00350FEA" w:rsidRDefault="00350FEA" w:rsidP="00350FEA">
            <w:pPr>
              <w:tabs>
                <w:tab w:val="left" w:pos="174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350FEA" w:rsidRDefault="00350FEA" w:rsidP="00350FEA">
            <w:pPr>
              <w:tabs>
                <w:tab w:val="left" w:pos="174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</w:p>
          <w:p w:rsidR="00453A01" w:rsidRPr="00350FEA" w:rsidRDefault="00350FEA" w:rsidP="00350FEA">
            <w:pPr>
              <w:tabs>
                <w:tab w:val="left" w:pos="174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350FEA" w:rsidRPr="00350FEA" w:rsidRDefault="002F054A" w:rsidP="00350F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50FEA"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350FEA"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50FEA"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="00350FEA"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50FEA"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350FEA" w:rsidRPr="00350FEA" w:rsidRDefault="00350FEA" w:rsidP="00350F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350FEA" w:rsidRPr="00350FEA" w:rsidRDefault="00350FEA" w:rsidP="00350F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5639</w:t>
            </w:r>
          </w:p>
          <w:p w:rsidR="00350FEA" w:rsidRPr="00350FEA" w:rsidRDefault="00350FEA" w:rsidP="00350F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5611</w:t>
            </w:r>
          </w:p>
          <w:p w:rsidR="00350FEA" w:rsidRPr="00350FEA" w:rsidRDefault="00350FEA" w:rsidP="00350F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5623</w:t>
            </w:r>
          </w:p>
          <w:p w:rsidR="00453A01" w:rsidRPr="003B7C5A" w:rsidRDefault="00350FEA" w:rsidP="00350F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350FEA" w:rsidRDefault="002F054A" w:rsidP="00350FE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350F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นางสุทธิรา คำสิน </w:t>
            </w:r>
          </w:p>
          <w:p w:rsidR="00350FEA" w:rsidRDefault="00350FEA" w:rsidP="00350FE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D201D" w:rsidRPr="005D201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นางสาวทัดดาว พรมสมบูรณ์</w:t>
            </w:r>
          </w:p>
          <w:p w:rsidR="00350FEA" w:rsidRDefault="00350FEA" w:rsidP="00350FE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5D201D">
              <w:rPr>
                <w:rFonts w:ascii="TH SarabunPSK" w:hAnsi="TH SarabunPSK" w:cs="TH SarabunPSK" w:hint="cs"/>
                <w:sz w:val="30"/>
                <w:szCs w:val="30"/>
                <w:cs/>
              </w:rPr>
              <w:t>จุฑาทิพย์ อยรังสฤษฎ์กูล</w:t>
            </w:r>
          </w:p>
          <w:p w:rsidR="006C7B37" w:rsidRPr="00400202" w:rsidRDefault="00350FEA" w:rsidP="005D201D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D201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นายธนวัฒน์ ขำละม้าย</w:t>
            </w:r>
          </w:p>
        </w:tc>
        <w:tc>
          <w:tcPr>
            <w:tcW w:w="3686" w:type="dxa"/>
            <w:tcBorders>
              <w:left w:val="nil"/>
            </w:tcBorders>
          </w:tcPr>
          <w:p w:rsidR="00350FEA" w:rsidRDefault="00D849B7" w:rsidP="00350FE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50FEA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350FE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50FEA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350FE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50FEA">
              <w:rPr>
                <w:rFonts w:ascii="TH SarabunPSK" w:hAnsi="TH SarabunPSK" w:cs="TH SarabunPSK"/>
                <w:sz w:val="30"/>
                <w:szCs w:val="30"/>
              </w:rPr>
              <w:t>5614</w:t>
            </w:r>
          </w:p>
          <w:p w:rsidR="00350FEA" w:rsidRDefault="00350FEA" w:rsidP="00350FE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5633</w:t>
            </w:r>
          </w:p>
          <w:p w:rsidR="00350FEA" w:rsidRDefault="00350FEA" w:rsidP="00350FE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5633</w:t>
            </w:r>
          </w:p>
          <w:p w:rsidR="006C7B37" w:rsidRPr="00350FEA" w:rsidRDefault="00350FEA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5633</w:t>
            </w:r>
          </w:p>
        </w:tc>
      </w:tr>
      <w:tr w:rsidR="002F054A" w:rsidRPr="003B7C5A" w:rsidTr="00400202">
        <w:trPr>
          <w:trHeight w:val="1547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9F2928">
            <w:pPr>
              <w:tabs>
                <w:tab w:val="left" w:pos="626"/>
              </w:tabs>
              <w:ind w:firstLine="357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350FEA"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กฎกระทรวงการขอให้รับรองและการรับรองวิทยฐานะของสถาบันอุดมศึกษาเอกชน พ.ศ. </w:t>
            </w:r>
            <w:r w:rsidR="00350FEA" w:rsidRPr="003A3BC3">
              <w:rPr>
                <w:rFonts w:ascii="TH SarabunPSK" w:hAnsi="TH SarabunPSK" w:cs="TH SarabunPSK"/>
                <w:sz w:val="31"/>
                <w:szCs w:val="31"/>
              </w:rPr>
              <w:t xml:space="preserve">2558 </w:t>
            </w:r>
            <w:r w:rsidR="00350FEA"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ได้ประกาศในราชกิจจานุเบกษา เมื่อวันที่ </w:t>
            </w:r>
            <w:r w:rsidR="00350FEA" w:rsidRPr="003A3BC3">
              <w:rPr>
                <w:rFonts w:ascii="TH SarabunPSK" w:hAnsi="TH SarabunPSK" w:cs="TH SarabunPSK"/>
                <w:sz w:val="31"/>
                <w:szCs w:val="31"/>
              </w:rPr>
              <w:t xml:space="preserve">21 </w:t>
            </w:r>
            <w:r w:rsidR="00350FEA"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พฤษภาคม </w:t>
            </w:r>
            <w:r w:rsidR="00350FEA" w:rsidRPr="003A3BC3">
              <w:rPr>
                <w:rFonts w:ascii="TH SarabunPSK" w:hAnsi="TH SarabunPSK" w:cs="TH SarabunPSK"/>
                <w:sz w:val="31"/>
                <w:szCs w:val="31"/>
              </w:rPr>
              <w:t>2558</w:t>
            </w:r>
            <w:r w:rsidR="00350FEA"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 </w:t>
            </w:r>
            <w:r w:rsidR="00350FEA" w:rsidRPr="003A3BC3">
              <w:rPr>
                <w:rFonts w:ascii="TH SarabunPSK" w:hAnsi="TH SarabunPSK" w:cs="TH SarabunPSK" w:hint="cs"/>
                <w:sz w:val="31"/>
                <w:szCs w:val="31"/>
                <w:cs/>
              </w:rPr>
              <w:t>ซึ่ง</w:t>
            </w:r>
            <w:r w:rsidR="00350FEA" w:rsidRPr="003A3BC3"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 xml:space="preserve">คณะกรรมการการอุดมศึกษาในการประชุมครั้งที่ 9/2559 วันที่ 14 กันยายน 2559 ได้มีมติเห็นชอบระบบการรับรองวิทยฐานะของสถาบันอุดมศึกษาเอกชน </w:t>
            </w:r>
            <w:r w:rsidR="00350FEA" w:rsidRPr="003A3BC3">
              <w:rPr>
                <w:rFonts w:ascii="TH SarabunPSK" w:eastAsiaTheme="minorHAnsi" w:hAnsi="TH SarabunPSK" w:cs="TH SarabunPSK"/>
                <w:sz w:val="31"/>
                <w:szCs w:val="31"/>
                <w:cs/>
              </w:rPr>
              <w:t>ตามกฎกระทรวงการขอให้รับรองและการรับรองวิทยฐานะของสถาบันอุดมศึกษาเอกชน พ.ศ. 2558</w:t>
            </w:r>
            <w:r w:rsidR="00350FEA"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 xml:space="preserve"> และให้สถาบันอุดมศึกษาเอกชนดำเนินการขอให้รับรองวิทยฐานะให้เสร็จสิ้นภายใน 2 ปี นับจากวันที่คณะกรรมการการอุดมศึกษาให้ความเห็นชอบระบบการรับรองวิทยฐานะของสถาบันอุดมศึกษาเอกชน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259"/>
            </w:tblGrid>
            <w:tr w:rsidR="00A155E3" w:rsidRPr="003B7C5A" w:rsidTr="00350FEA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50FEA" w:rsidRPr="003B7C5A" w:rsidTr="00350FE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0FEA" w:rsidRPr="00F108FD" w:rsidRDefault="00350FEA" w:rsidP="00350FE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FEA" w:rsidRPr="0092798B" w:rsidRDefault="00350FEA" w:rsidP="00350F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D258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ระดับความสำเร็จของการตรวจสอบข้อมูลและเอกสารประกอบการรับรองวิทยฐานะ หากไม่ครบถ้วนให้ส่งคืนสถาบันอุดมศึกษาภายใน 15 วันทำการ ร้อยละ 100 ของสถาบันที่เสนอมายัง สกอ.</w:t>
                  </w:r>
                </w:p>
              </w:tc>
            </w:tr>
            <w:tr w:rsidR="00350FEA" w:rsidRPr="003B7C5A" w:rsidTr="00350FE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0FEA" w:rsidRPr="00F108FD" w:rsidRDefault="00350FEA" w:rsidP="00350FE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FEA" w:rsidRPr="0092798B" w:rsidRDefault="00350FEA" w:rsidP="00350F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258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ระดับความสำเร็จของการวิเคราะห์ข้อมูลพื้นฐานแต่ละหลักสูตร และแต่งตั้งคณะกรรมการ</w:t>
                  </w:r>
                  <w:r w:rsidR="0094511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AD258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โดยเลขาธิก</w:t>
                  </w:r>
                  <w:r w:rsidR="0094511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ารให้แล้วเสร็จภายใน 30 วันทำการ </w:t>
                  </w:r>
                  <w:r w:rsidRPr="00AD258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ร้อยละ 80 ของสถาบันอุดมศึกษาที่ต้องดำเนินการให้การรับรองวิทยฐานะ</w:t>
                  </w:r>
                </w:p>
              </w:tc>
            </w:tr>
            <w:tr w:rsidR="00350FEA" w:rsidRPr="003B7C5A" w:rsidTr="00350FE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0FEA" w:rsidRPr="00F108FD" w:rsidRDefault="00350FEA" w:rsidP="00350FE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FEA" w:rsidRPr="0092798B" w:rsidRDefault="00350FEA" w:rsidP="00350F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2580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ดำเนินการรับรองวิทยฐานะของสถาบันอุดมศึกษาเอกชน ในระดับหลักสูตรและระดับสถาบันอย่างน้อย  5  แห่ง</w:t>
                  </w:r>
                </w:p>
              </w:tc>
            </w:tr>
            <w:tr w:rsidR="00350FEA" w:rsidRPr="003B7C5A" w:rsidTr="00350FE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0FEA" w:rsidRPr="00F108FD" w:rsidRDefault="00350FEA" w:rsidP="00350FE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FEA" w:rsidRPr="0092798B" w:rsidRDefault="00350FEA" w:rsidP="00350F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2580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ดำเนินการรับรองวิทยฐานะของสถาบันอุดมศึกษาเอกชน ในระดับหลักสูตรและระดับสถาบันอย่างน้อย </w:t>
                  </w:r>
                  <w:r w:rsidRPr="00AD2580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 xml:space="preserve"> 1</w:t>
                  </w:r>
                  <w:r w:rsidRPr="00AD2580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0  แห่ง</w:t>
                  </w:r>
                </w:p>
              </w:tc>
            </w:tr>
            <w:tr w:rsidR="00350FEA" w:rsidRPr="003B7C5A" w:rsidTr="00350FE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0FEA" w:rsidRPr="00F108FD" w:rsidRDefault="00350FEA" w:rsidP="00350FE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FEA" w:rsidRPr="0092798B" w:rsidRDefault="00350FEA" w:rsidP="00350F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2580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ดำเนินการรับรองวิทยฐานะของสถาบันอุดมศึกษาเอกชน ในระดับหลักสูตรและระดับสถาบันอย่างน้อย </w:t>
                  </w:r>
                  <w:r w:rsidRPr="00AD2580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 xml:space="preserve"> 15</w:t>
                  </w:r>
                  <w:r w:rsidRPr="00AD2580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 แห่ง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9F2928">
        <w:trPr>
          <w:trHeight w:val="3393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39"/>
              <w:gridCol w:w="1418"/>
              <w:gridCol w:w="1417"/>
              <w:gridCol w:w="1246"/>
              <w:gridCol w:w="1433"/>
            </w:tblGrid>
            <w:tr w:rsidR="002F054A" w:rsidRPr="003B7C5A" w:rsidTr="007718EE">
              <w:trPr>
                <w:trHeight w:val="902"/>
                <w:jc w:val="center"/>
              </w:trPr>
              <w:tc>
                <w:tcPr>
                  <w:tcW w:w="37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7718EE">
              <w:trPr>
                <w:trHeight w:val="873"/>
                <w:jc w:val="center"/>
              </w:trPr>
              <w:tc>
                <w:tcPr>
                  <w:tcW w:w="3739" w:type="dxa"/>
                </w:tcPr>
                <w:p w:rsidR="004032BC" w:rsidRPr="009F2928" w:rsidRDefault="00350FEA" w:rsidP="009F292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F292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ระดับความสำเร็จในการดำเนินการรับรองวิทยฐานะของสถาบันอุดมศึกษาเอกชน ตามกฎกระทรวง ว่าด้วยกา</w:t>
                  </w:r>
                  <w:r w:rsidR="009F292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รขอให้รับรองและการรับรองวิทยฐาน</w:t>
                  </w:r>
                  <w:r w:rsidR="009F292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ะ</w:t>
                  </w:r>
                  <w:r w:rsidRPr="009F292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สถาบัน</w:t>
                  </w:r>
                  <w:r w:rsidR="009F292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9F292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อุดมศึกษาเอกชน พ.ศ. 2558</w:t>
                  </w:r>
                </w:p>
              </w:tc>
              <w:tc>
                <w:tcPr>
                  <w:tcW w:w="1418" w:type="dxa"/>
                </w:tcPr>
                <w:p w:rsidR="009F2928" w:rsidRDefault="009F2928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</w:p>
                <w:p w:rsidR="004032BC" w:rsidRPr="00AC4F8B" w:rsidRDefault="00E01F8A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F292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5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F292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01F8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  <w:p w:rsidR="00E01F8A" w:rsidRDefault="00E01F8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620CDD" w:rsidRDefault="00620CD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F2928" w:rsidRPr="003B7C5A" w:rsidTr="006A5888">
        <w:trPr>
          <w:trHeight w:val="8213"/>
        </w:trPr>
        <w:tc>
          <w:tcPr>
            <w:tcW w:w="9498" w:type="dxa"/>
            <w:gridSpan w:val="3"/>
          </w:tcPr>
          <w:p w:rsidR="009F2928" w:rsidRDefault="009F2928" w:rsidP="009F292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F2928" w:rsidRDefault="009F2928" w:rsidP="009F2928">
            <w:pPr>
              <w:tabs>
                <w:tab w:val="left" w:pos="720"/>
                <w:tab w:val="left" w:pos="10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D52E58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Pr="00D52E58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ตรวจสอบข้อมูลและเอกสารประกอบการรับรองวิทยฐานะ หากไม่ครบถ้วนให้ส่งคืนสถาบันอุดมศึกษา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52E58">
              <w:rPr>
                <w:rFonts w:ascii="TH SarabunPSK" w:hAnsi="TH SarabunPSK" w:cs="TH SarabunPSK"/>
                <w:sz w:val="30"/>
                <w:szCs w:val="30"/>
                <w:cs/>
              </w:rPr>
              <w:t>ที่เสนอมายัง สกอ.</w:t>
            </w:r>
          </w:p>
          <w:p w:rsidR="009F2928" w:rsidRDefault="009F2928" w:rsidP="009F2928">
            <w:pPr>
              <w:tabs>
                <w:tab w:val="left" w:pos="720"/>
                <w:tab w:val="left" w:pos="10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="00A54FDC"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Pr="00D52E58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การวิเคราะห์ข้อมูลพื้นฐานแต่ละหลักสูตร </w:t>
            </w:r>
            <w:r w:rsidRPr="009014E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และแต่งตั้งคณะกรรมการ โดยเลขาธิการฯ </w:t>
            </w:r>
            <w:r w:rsidR="00A54FD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014E0">
              <w:rPr>
                <w:rFonts w:ascii="TH SarabunPSK" w:hAnsi="TH SarabunPSK" w:cs="TH SarabunPSK"/>
                <w:sz w:val="30"/>
                <w:szCs w:val="30"/>
                <w:cs/>
              </w:rPr>
              <w:t>ของสถาบันอุดมศึกษาที่ต้องดำเนินการให้การรับรองวิทยฐานะ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 </w:t>
            </w:r>
            <w:r>
              <w:rPr>
                <w:rFonts w:ascii="TH SarabunPSK" w:hAnsi="TH SarabunPSK" w:cs="TH SarabunPSK"/>
                <w:sz w:val="30"/>
                <w:szCs w:val="30"/>
              </w:rPr>
              <w:t>16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สถาบัน ได้แก่</w:t>
            </w:r>
          </w:p>
          <w:p w:rsidR="009F2928" w:rsidRPr="00AE5ACE" w:rsidRDefault="00AE5ACE" w:rsidP="00AE5ACE">
            <w:pPr>
              <w:tabs>
                <w:tab w:val="left" w:pos="720"/>
                <w:tab w:val="left" w:pos="1079"/>
                <w:tab w:val="left" w:pos="1579"/>
              </w:tabs>
              <w:ind w:left="72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="009F2928" w:rsidRPr="00AE5ACE">
              <w:rPr>
                <w:rFonts w:ascii="Browallia New" w:hAnsi="Browallia New" w:cs="Browallia New"/>
                <w:color w:val="000000" w:themeColor="text1"/>
                <w:sz w:val="30"/>
                <w:szCs w:val="30"/>
                <w:cs/>
              </w:rPr>
              <w:tab/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วิทยาลัยบัณฑิตเอเชีย</w:t>
            </w:r>
          </w:p>
          <w:p w:rsidR="009F2928" w:rsidRPr="00AE5ACE" w:rsidRDefault="00AE5ACE" w:rsidP="00AE5ACE">
            <w:pPr>
              <w:tabs>
                <w:tab w:val="left" w:pos="720"/>
                <w:tab w:val="left" w:pos="1079"/>
                <w:tab w:val="left" w:pos="1579"/>
              </w:tabs>
              <w:ind w:left="72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Browallia New" w:hAnsi="Browallia New" w:cs="Browallia New"/>
                <w:color w:val="000000" w:themeColor="text1"/>
                <w:sz w:val="30"/>
                <w:szCs w:val="30"/>
                <w:cs/>
              </w:rPr>
              <w:tab/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มหาวิทยาลัยเทคโนโลยีมหานคร</w:t>
            </w:r>
          </w:p>
          <w:p w:rsidR="009F2928" w:rsidRPr="00AE5ACE" w:rsidRDefault="00AE5ACE" w:rsidP="00AE5ACE">
            <w:pPr>
              <w:tabs>
                <w:tab w:val="left" w:pos="720"/>
                <w:tab w:val="left" w:pos="1079"/>
                <w:tab w:val="left" w:pos="1579"/>
              </w:tabs>
              <w:ind w:left="72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="009F2928" w:rsidRPr="00AE5ACE">
              <w:rPr>
                <w:rFonts w:ascii="Browallia New" w:hAnsi="Browallia New" w:cs="Browallia New"/>
                <w:color w:val="000000" w:themeColor="text1"/>
                <w:sz w:val="30"/>
                <w:szCs w:val="30"/>
                <w:cs/>
              </w:rPr>
              <w:tab/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มหาวิทยาลัยเอเชียอาคเนย์</w:t>
            </w:r>
          </w:p>
          <w:p w:rsidR="009F2928" w:rsidRPr="00AE5ACE" w:rsidRDefault="00AE5ACE" w:rsidP="00AE5ACE">
            <w:pPr>
              <w:tabs>
                <w:tab w:val="left" w:pos="720"/>
                <w:tab w:val="left" w:pos="1079"/>
                <w:tab w:val="left" w:pos="1579"/>
              </w:tabs>
              <w:ind w:left="72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</w:t>
            </w:r>
            <w:r w:rsidR="009F2928" w:rsidRPr="00AE5ACE">
              <w:rPr>
                <w:rFonts w:ascii="Browallia New" w:hAnsi="Browallia New" w:cs="Browallia New"/>
                <w:color w:val="000000" w:themeColor="text1"/>
                <w:sz w:val="30"/>
                <w:szCs w:val="30"/>
                <w:cs/>
              </w:rPr>
              <w:tab/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มหาวิทยาลัยอัสสัมชัญ</w:t>
            </w:r>
          </w:p>
          <w:p w:rsidR="009F2928" w:rsidRPr="00AE5ACE" w:rsidRDefault="00AE5ACE" w:rsidP="00AE5ACE">
            <w:pPr>
              <w:tabs>
                <w:tab w:val="left" w:pos="720"/>
                <w:tab w:val="left" w:pos="1079"/>
                <w:tab w:val="left" w:pos="1579"/>
              </w:tabs>
              <w:ind w:left="72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</w:t>
            </w:r>
            <w:r w:rsidR="009F2928" w:rsidRPr="00AE5ACE">
              <w:rPr>
                <w:rFonts w:ascii="Browallia New" w:hAnsi="Browallia New" w:cs="Browallia New"/>
                <w:color w:val="000000" w:themeColor="text1"/>
                <w:sz w:val="30"/>
                <w:szCs w:val="30"/>
                <w:cs/>
              </w:rPr>
              <w:tab/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มหาวิทยาลัยหัวเฉียวเฉลิมพระเกียรติ</w:t>
            </w:r>
          </w:p>
          <w:p w:rsidR="009F2928" w:rsidRPr="00AE5ACE" w:rsidRDefault="00AE5ACE" w:rsidP="00AE5ACE">
            <w:pPr>
              <w:tabs>
                <w:tab w:val="left" w:pos="720"/>
                <w:tab w:val="left" w:pos="1079"/>
                <w:tab w:val="left" w:pos="1579"/>
              </w:tabs>
              <w:ind w:left="72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="009F2928" w:rsidRPr="00AE5ACE">
              <w:rPr>
                <w:rFonts w:ascii="Browallia New" w:hAnsi="Browallia New" w:cs="Browallia New"/>
                <w:color w:val="000000" w:themeColor="text1"/>
                <w:sz w:val="30"/>
                <w:szCs w:val="30"/>
                <w:cs/>
              </w:rPr>
              <w:tab/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มหาวิทยาลัยพายัพ</w:t>
            </w:r>
          </w:p>
          <w:p w:rsidR="009F2928" w:rsidRPr="00AE5ACE" w:rsidRDefault="00AE5ACE" w:rsidP="00AE5ACE">
            <w:pPr>
              <w:tabs>
                <w:tab w:val="left" w:pos="720"/>
                <w:tab w:val="left" w:pos="1079"/>
                <w:tab w:val="left" w:pos="1579"/>
              </w:tabs>
              <w:ind w:left="72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7</w:t>
            </w:r>
            <w:r w:rsidR="009F2928" w:rsidRPr="00AE5ACE">
              <w:rPr>
                <w:rFonts w:ascii="Browallia New" w:hAnsi="Browallia New" w:cs="Browallia New"/>
                <w:color w:val="000000" w:themeColor="text1"/>
                <w:sz w:val="30"/>
                <w:szCs w:val="30"/>
                <w:cs/>
              </w:rPr>
              <w:tab/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มหาวิทยาลัยเวสเทิร์น</w:t>
            </w:r>
          </w:p>
          <w:p w:rsidR="009F2928" w:rsidRPr="00AE5ACE" w:rsidRDefault="00AE5ACE" w:rsidP="00AE5ACE">
            <w:pPr>
              <w:tabs>
                <w:tab w:val="left" w:pos="720"/>
                <w:tab w:val="left" w:pos="1079"/>
                <w:tab w:val="left" w:pos="1579"/>
              </w:tabs>
              <w:ind w:left="72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</w:t>
            </w:r>
            <w:r w:rsidR="009F2928" w:rsidRPr="00AE5ACE">
              <w:rPr>
                <w:rFonts w:ascii="Browallia New" w:hAnsi="Browallia New" w:cs="Browallia New"/>
                <w:color w:val="000000" w:themeColor="text1"/>
                <w:sz w:val="30"/>
                <w:szCs w:val="30"/>
                <w:cs/>
              </w:rPr>
              <w:tab/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วิทยาลัยนานาชาติเซนต์เทเรซา</w:t>
            </w:r>
          </w:p>
          <w:p w:rsidR="009F2928" w:rsidRPr="00AE5ACE" w:rsidRDefault="00AE5ACE" w:rsidP="00AE5ACE">
            <w:pPr>
              <w:tabs>
                <w:tab w:val="left" w:pos="720"/>
                <w:tab w:val="left" w:pos="1079"/>
                <w:tab w:val="left" w:pos="1579"/>
              </w:tabs>
              <w:ind w:left="72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9</w:t>
            </w:r>
            <w:r w:rsidR="009F2928" w:rsidRPr="00AE5ACE">
              <w:rPr>
                <w:rFonts w:ascii="Browallia New" w:hAnsi="Browallia New" w:cs="Browallia New"/>
                <w:color w:val="000000" w:themeColor="text1"/>
                <w:sz w:val="30"/>
                <w:szCs w:val="30"/>
                <w:cs/>
              </w:rPr>
              <w:tab/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วิทยาลัยสันตพล</w:t>
            </w:r>
          </w:p>
          <w:p w:rsidR="009F2928" w:rsidRPr="00AE5ACE" w:rsidRDefault="00AE5ACE" w:rsidP="00AE5ACE">
            <w:pPr>
              <w:tabs>
                <w:tab w:val="left" w:pos="720"/>
                <w:tab w:val="left" w:pos="1079"/>
                <w:tab w:val="left" w:pos="1579"/>
              </w:tabs>
              <w:ind w:left="72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10</w:t>
            </w:r>
            <w:r w:rsidR="00DA717E">
              <w:rPr>
                <w:rFonts w:ascii="Browallia New" w:hAnsi="Browallia New" w:cs="Browalli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มหาวิทยาลัยเจ้าพระยา</w:t>
            </w:r>
          </w:p>
          <w:p w:rsidR="009F2928" w:rsidRPr="00AE5ACE" w:rsidRDefault="00AE5ACE" w:rsidP="00AE5ACE">
            <w:pPr>
              <w:tabs>
                <w:tab w:val="left" w:pos="720"/>
                <w:tab w:val="left" w:pos="1079"/>
                <w:tab w:val="left" w:pos="1579"/>
              </w:tabs>
              <w:ind w:left="72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11</w:t>
            </w:r>
            <w:r w:rsidR="00DA717E">
              <w:rPr>
                <w:rFonts w:ascii="Browallia New" w:hAnsi="Browallia New" w:cs="Browalli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มหาวิทยาลัยรังสิต </w:t>
            </w:r>
          </w:p>
          <w:p w:rsidR="009F2928" w:rsidRPr="00AE5ACE" w:rsidRDefault="00AE5ACE" w:rsidP="00AE5ACE">
            <w:pPr>
              <w:tabs>
                <w:tab w:val="left" w:pos="720"/>
                <w:tab w:val="left" w:pos="1079"/>
                <w:tab w:val="left" w:pos="1579"/>
              </w:tabs>
              <w:ind w:left="72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12</w:t>
            </w:r>
            <w:r w:rsidR="00DA717E">
              <w:rPr>
                <w:rFonts w:ascii="Browallia New" w:hAnsi="Browallia New" w:cs="Browalli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มหาวิทยาลัยหาดใหญ่ </w:t>
            </w:r>
          </w:p>
          <w:p w:rsidR="009F2928" w:rsidRPr="00AE5ACE" w:rsidRDefault="00AE5ACE" w:rsidP="00AE5ACE">
            <w:pPr>
              <w:tabs>
                <w:tab w:val="left" w:pos="720"/>
                <w:tab w:val="left" w:pos="1079"/>
                <w:tab w:val="left" w:pos="1579"/>
              </w:tabs>
              <w:ind w:left="72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13</w:t>
            </w:r>
            <w:r w:rsidR="00DA717E">
              <w:rPr>
                <w:rFonts w:ascii="Browallia New" w:hAnsi="Browallia New" w:cs="Browalli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สถาบันการจัดการปัญญาภิวัฒน์</w:t>
            </w:r>
          </w:p>
          <w:p w:rsidR="009F2928" w:rsidRPr="00AE5ACE" w:rsidRDefault="00AE5ACE" w:rsidP="00AE5ACE">
            <w:pPr>
              <w:tabs>
                <w:tab w:val="left" w:pos="720"/>
                <w:tab w:val="left" w:pos="1079"/>
                <w:tab w:val="left" w:pos="1579"/>
              </w:tabs>
              <w:ind w:left="72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14</w:t>
            </w:r>
            <w:r w:rsidR="00DA717E">
              <w:rPr>
                <w:rFonts w:ascii="Browallia New" w:hAnsi="Browallia New" w:cs="Browalli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มหาวิทยาลัยศรีปทุม </w:t>
            </w:r>
          </w:p>
          <w:p w:rsidR="009F2928" w:rsidRPr="00AE5ACE" w:rsidRDefault="00AE5ACE" w:rsidP="00AE5ACE">
            <w:pPr>
              <w:tabs>
                <w:tab w:val="left" w:pos="720"/>
                <w:tab w:val="left" w:pos="1079"/>
                <w:tab w:val="left" w:pos="1579"/>
              </w:tabs>
              <w:ind w:left="72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15</w:t>
            </w:r>
            <w:r w:rsidR="00DA717E">
              <w:rPr>
                <w:rFonts w:ascii="Browallia New" w:hAnsi="Browallia New" w:cs="Browalli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วิทยาลัยเทคโนโลยีภาคใต้ </w:t>
            </w:r>
          </w:p>
          <w:p w:rsidR="009F2928" w:rsidRPr="00AE5ACE" w:rsidRDefault="00AE5ACE" w:rsidP="00AE5ACE">
            <w:pPr>
              <w:ind w:left="7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16</w:t>
            </w:r>
            <w:r w:rsidR="00DA717E">
              <w:rPr>
                <w:rFonts w:ascii="Browallia New" w:hAnsi="Browallia New" w:cs="Browalli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F2928" w:rsidRPr="00AE5A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มหาวิทยาลัยฟาฏอนี</w:t>
            </w:r>
          </w:p>
          <w:p w:rsidR="00A54FDC" w:rsidRPr="00DA717E" w:rsidRDefault="00A54FDC" w:rsidP="00A54FD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717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88023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A717E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DA717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DA717E">
              <w:rPr>
                <w:rFonts w:ascii="Browallia New" w:hAnsi="Browallia New" w:cs="Browallia New"/>
                <w:sz w:val="30"/>
                <w:szCs w:val="30"/>
                <w:cs/>
              </w:rPr>
              <w:t xml:space="preserve"> </w:t>
            </w:r>
            <w:r w:rsidRPr="00DA717E"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 w:rsidRPr="00DA717E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ดำเนินการรับรองวิทยฐานะ</w:t>
            </w:r>
            <w:r w:rsidR="00AE5ACE" w:rsidRPr="00DA717E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ของสถาบันศึกษาเอกชน</w:t>
            </w:r>
            <w:r w:rsidR="00DA717E" w:rsidRPr="00DA717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ในระดับหลักสูตรและระดับสถาบันแล้ว และคณะกรรมการการอุดมศึกษาได้พิจารณาให้ความเห็นชอบฯ แล้ว จำนวน 25 สถาบัน ได้แก่</w:t>
            </w:r>
          </w:p>
          <w:p w:rsidR="00235B6F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</w:t>
            </w:r>
          </w:p>
          <w:p w:rsidR="00A54FDC" w:rsidRDefault="00235B6F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802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E5ACE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A54FD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54FD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A54FDC"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="00A54FDC"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 w:rsidR="00A54FDC"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มหาวิทยาลัยฟาร์อีสเทิร์น</w:t>
            </w:r>
          </w:p>
          <w:p w:rsidR="00A54FDC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 w:rsidR="00AE5ACE"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สถาบันเทคโนโลยีไทย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ญี่ปุ่น</w:t>
            </w:r>
          </w:p>
          <w:p w:rsidR="00A54FDC" w:rsidRDefault="00AE5ACE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A54FD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54FDC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A54FDC"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="00A54FDC"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 w:rsidR="00A54FDC"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มหาวิทยาลัยภาคตะวันออกเฉียงเหนือ</w:t>
            </w:r>
          </w:p>
          <w:p w:rsidR="00A54FDC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 w:rsidR="00AE5ACE"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มหาวิทยาลัยเกษมบัณฑิต</w:t>
            </w:r>
          </w:p>
          <w:p w:rsidR="00A54FDC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 w:rsidR="00AE5ACE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.5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วิทยาลัยเซนต์หลุยส์</w:t>
            </w:r>
          </w:p>
          <w:p w:rsidR="00A54FDC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 w:rsidR="00AE5ACE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.6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มหาวิทยาลัยหอการค้าไทย</w:t>
            </w:r>
          </w:p>
          <w:p w:rsidR="00A54FDC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="00AE5A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.7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มหาวิทยาลัยธนบุรี</w:t>
            </w:r>
          </w:p>
          <w:p w:rsidR="00A54FDC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="00AE5A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.8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มหาวิทยาลัยเทคโนโลยีมหานคร</w:t>
            </w:r>
          </w:p>
          <w:p w:rsidR="00A54FDC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 w:rsidR="00AE5ACE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.9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มหาวิทยาลัยเอเชียอาคเนย์</w:t>
            </w:r>
          </w:p>
          <w:p w:rsidR="00A54FDC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 w:rsidR="00AE5ACE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.10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มหาวิทยาลัยเกริก (รับรองแบบมีเงื่อนไข)</w:t>
            </w:r>
          </w:p>
          <w:p w:rsidR="00A54FDC" w:rsidRDefault="00AE5ACE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</w:t>
            </w:r>
            <w:r w:rsidR="00A54FDC">
              <w:rPr>
                <w:rFonts w:ascii="TH SarabunPSK" w:hAnsi="TH SarabunPSK" w:cs="TH SarabunPSK" w:hint="cs"/>
                <w:sz w:val="30"/>
                <w:szCs w:val="30"/>
                <w:cs/>
              </w:rPr>
              <w:t>.11</w:t>
            </w:r>
            <w:r w:rsidR="00A54FDC"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="00A54F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มหาวิทยาลัยปทุมธานี (รับรองแบบมีเงื่อนไข)</w:t>
            </w:r>
          </w:p>
          <w:p w:rsidR="00A54FDC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="00AE5A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.12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สถาบันรัชต์ภาคย์ (รับรองแบบมีเงื่อนไข)</w:t>
            </w:r>
          </w:p>
          <w:p w:rsidR="00A54FDC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 w:rsidR="00AE5ACE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.13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มหาวิทยาลัยนานาชาติเอเชีย-แปซิฟิก (รับรองแบบมีเงื่อนไข)</w:t>
            </w:r>
          </w:p>
          <w:p w:rsidR="00A54FDC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 w:rsidR="00AE5ACE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.14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วิทยาลัยบัณฑิตเอเซีย (รับรองแบบมีเงื่อนไข)</w:t>
            </w:r>
          </w:p>
          <w:p w:rsidR="00A54FDC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="00AE5A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.15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วิทยาลัยนครราชสีมา (รับรองแบบมีเงื่อนไข)</w:t>
            </w:r>
          </w:p>
          <w:p w:rsidR="00A54FDC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="00AE5A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.16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มหาวิทยาลัยอัสสัมชัญ</w:t>
            </w:r>
          </w:p>
          <w:p w:rsidR="00A54FDC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 w:rsidR="00AE5ACE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.17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มหาวิทยาลัยหัวเฉียวเฉลิมพระเกียรติ</w:t>
            </w:r>
          </w:p>
          <w:p w:rsidR="00A54FDC" w:rsidRDefault="00A54FDC" w:rsidP="00A54FDC">
            <w:pPr>
              <w:pBdr>
                <w:bottom w:val="single" w:sz="4" w:space="1" w:color="auto"/>
              </w:pBd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E5AC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8802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E5ACE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.18  มหาวิทยาลัยพายัพ</w:t>
            </w:r>
          </w:p>
          <w:p w:rsidR="00A54FDC" w:rsidRDefault="00A54FDC" w:rsidP="00880238">
            <w:pPr>
              <w:pBdr>
                <w:bottom w:val="single" w:sz="4" w:space="1" w:color="auto"/>
              </w:pBdr>
              <w:tabs>
                <w:tab w:val="left" w:pos="117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</w:t>
            </w:r>
            <w:r w:rsidR="0088023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AE5ACE" w:rsidRPr="00880238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880238">
              <w:rPr>
                <w:rFonts w:ascii="TH SarabunPSK" w:hAnsi="TH SarabunPSK" w:cs="TH SarabunPSK" w:hint="cs"/>
                <w:sz w:val="30"/>
                <w:szCs w:val="30"/>
                <w:cs/>
              </w:rPr>
              <w:t>.19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มหาวิทยาลัยรังสิต</w:t>
            </w:r>
          </w:p>
          <w:p w:rsidR="00A54FDC" w:rsidRDefault="00AE5ACE" w:rsidP="00A54FDC">
            <w:pPr>
              <w:pBdr>
                <w:bottom w:val="single" w:sz="4" w:space="1" w:color="auto"/>
              </w:pBd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="008802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A54FDC">
              <w:rPr>
                <w:rFonts w:ascii="TH SarabunPSK" w:hAnsi="TH SarabunPSK" w:cs="TH SarabunPSK" w:hint="cs"/>
                <w:sz w:val="30"/>
                <w:szCs w:val="30"/>
                <w:cs/>
              </w:rPr>
              <w:t>.20  มหาวิทยาลัยเจ้าพระยา</w:t>
            </w:r>
          </w:p>
          <w:p w:rsidR="00A54FDC" w:rsidRDefault="00AE5ACE" w:rsidP="00A54FDC">
            <w:pPr>
              <w:pBdr>
                <w:bottom w:val="single" w:sz="4" w:space="1" w:color="auto"/>
              </w:pBd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="008802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A54FDC">
              <w:rPr>
                <w:rFonts w:ascii="TH SarabunPSK" w:hAnsi="TH SarabunPSK" w:cs="TH SarabunPSK" w:hint="cs"/>
                <w:sz w:val="30"/>
                <w:szCs w:val="30"/>
                <w:cs/>
              </w:rPr>
              <w:t>.21  วิทยาลัยรังสิต</w:t>
            </w:r>
          </w:p>
          <w:p w:rsidR="00A54FDC" w:rsidRDefault="00AE5ACE" w:rsidP="00A54FDC">
            <w:pPr>
              <w:pBdr>
                <w:bottom w:val="single" w:sz="4" w:space="1" w:color="auto"/>
              </w:pBd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="008802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A54FDC">
              <w:rPr>
                <w:rFonts w:ascii="TH SarabunPSK" w:hAnsi="TH SarabunPSK" w:cs="TH SarabunPSK" w:hint="cs"/>
                <w:sz w:val="30"/>
                <w:szCs w:val="30"/>
                <w:cs/>
              </w:rPr>
              <w:t>.22  วิทยาลัยนานาชาติเซนต์เทเรซา</w:t>
            </w:r>
          </w:p>
          <w:p w:rsidR="00A54FDC" w:rsidRDefault="00AE5ACE" w:rsidP="00A54FDC">
            <w:pPr>
              <w:pBdr>
                <w:bottom w:val="single" w:sz="4" w:space="1" w:color="auto"/>
              </w:pBd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="008802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A54FDC">
              <w:rPr>
                <w:rFonts w:ascii="TH SarabunPSK" w:hAnsi="TH SarabunPSK" w:cs="TH SarabunPSK" w:hint="cs"/>
                <w:sz w:val="30"/>
                <w:szCs w:val="30"/>
                <w:cs/>
              </w:rPr>
              <w:t>.23  มหาวิทยาลัยหาดใหญ่</w:t>
            </w:r>
          </w:p>
          <w:p w:rsidR="00A54FDC" w:rsidRDefault="00A54FDC" w:rsidP="00A54FDC">
            <w:pPr>
              <w:pBdr>
                <w:bottom w:val="single" w:sz="4" w:space="1" w:color="auto"/>
              </w:pBd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E5A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="008802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E5ACE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.24  </w:t>
            </w:r>
            <w:r w:rsidRPr="00B7609F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มหาวิทยาลัยศรีปทุม</w:t>
            </w:r>
          </w:p>
          <w:p w:rsidR="00A54FDC" w:rsidRPr="00487609" w:rsidRDefault="00AE5ACE" w:rsidP="00A54FDC">
            <w:pPr>
              <w:pBdr>
                <w:bottom w:val="single" w:sz="4" w:space="1" w:color="auto"/>
              </w:pBd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="008802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A54F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.25  </w:t>
            </w:r>
            <w:r w:rsidR="00A54FDC" w:rsidRPr="00B7609F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มหาวิทยาลัยปัญญาภิวัฒน์</w:t>
            </w:r>
          </w:p>
        </w:tc>
      </w:tr>
      <w:tr w:rsidR="009F2928" w:rsidRPr="003B7C5A" w:rsidTr="006E0252">
        <w:trPr>
          <w:trHeight w:val="841"/>
        </w:trPr>
        <w:tc>
          <w:tcPr>
            <w:tcW w:w="9498" w:type="dxa"/>
            <w:gridSpan w:val="3"/>
          </w:tcPr>
          <w:p w:rsidR="00A54FDC" w:rsidRDefault="009F2928" w:rsidP="00A54FD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 xml:space="preserve">      </w:t>
            </w:r>
            <w:r w:rsidR="00A54FDC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A54F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F2928" w:rsidRDefault="00A54FDC" w:rsidP="00A54F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D52E58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การดำเนินการรับรองวิทยฐานะของสถาบันอุดมศึกษาเอกชน โดยผู้ทรงคุณวุฒิในคณะอนุกรรมการได้ให้ความเห็นและข้อเสนอแนะที่เป็นประโยชน์เพื่อครอบคลุมแนวทางการดำเนินงานที่สามารถสะท้อนมาตรฐานและคุณภาพ</w:t>
            </w:r>
          </w:p>
          <w:p w:rsidR="009F2928" w:rsidRPr="00950334" w:rsidRDefault="00A54FDC" w:rsidP="00A54FDC">
            <w:pPr>
              <w:tabs>
                <w:tab w:val="left" w:pos="720"/>
                <w:tab w:val="left" w:pos="1079"/>
                <w:tab w:val="left" w:pos="1579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52E58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การจัดการศึกษาระดับอุดมศึกษา และมีขั้นตอนการดำเนินการรับรองวิทยฐานะของสถาบันอุดมศึกษาเอกชนรายละเอียดตามคู่มือการดำเนินการรับรองวิทยฐานะของสถาบันอุดมศึกษาเอกชน สำหรับสถาบันและคณะกรรมการ</w:t>
            </w:r>
          </w:p>
        </w:tc>
      </w:tr>
      <w:tr w:rsidR="009F2928" w:rsidRPr="003B7C5A" w:rsidTr="009F2928">
        <w:trPr>
          <w:trHeight w:val="1125"/>
        </w:trPr>
        <w:tc>
          <w:tcPr>
            <w:tcW w:w="9498" w:type="dxa"/>
            <w:gridSpan w:val="3"/>
          </w:tcPr>
          <w:p w:rsidR="009F2928" w:rsidRDefault="009F2928" w:rsidP="009F29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9F2928" w:rsidRPr="000D55E0" w:rsidRDefault="009F2928" w:rsidP="009F292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-</w:t>
            </w:r>
          </w:p>
        </w:tc>
      </w:tr>
      <w:tr w:rsidR="009F2928" w:rsidRPr="003B7C5A" w:rsidTr="009F2928">
        <w:trPr>
          <w:trHeight w:val="1689"/>
        </w:trPr>
        <w:tc>
          <w:tcPr>
            <w:tcW w:w="9498" w:type="dxa"/>
            <w:gridSpan w:val="3"/>
          </w:tcPr>
          <w:p w:rsidR="009F2928" w:rsidRDefault="009F2928" w:rsidP="009F29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F2928" w:rsidRDefault="009F2928" w:rsidP="009F292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ติที่</w:t>
            </w:r>
            <w:r w:rsidRPr="00AB3D03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ณะกรรมการการอุดมศึกษา ครั้งที่ 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  <w:r w:rsidRPr="00AB3D03">
              <w:rPr>
                <w:rFonts w:ascii="TH SarabunPSK" w:hAnsi="TH SarabunPSK" w:cs="TH SarabunPSK"/>
                <w:sz w:val="30"/>
                <w:szCs w:val="30"/>
                <w:cs/>
              </w:rPr>
              <w:t>/25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AB3D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เมื่อวันที่ 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Pr="00AB3D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ตุลาคม 2561</w:t>
            </w:r>
          </w:p>
          <w:p w:rsidR="009F2928" w:rsidRPr="00384DCA" w:rsidRDefault="009F2928" w:rsidP="009F292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Pr="00AB3D03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ติที่</w:t>
            </w:r>
            <w:r w:rsidRPr="00AB3D03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ณะกรรมการการอุดมศึกษา</w:t>
            </w:r>
            <w:r w:rsidRPr="00AB3D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ครั้งที่ 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  <w:r w:rsidRPr="00AB3D03">
              <w:rPr>
                <w:rFonts w:ascii="TH SarabunPSK" w:hAnsi="TH SarabunPSK" w:cs="TH SarabunPSK"/>
                <w:sz w:val="30"/>
                <w:szCs w:val="30"/>
                <w:cs/>
              </w:rPr>
              <w:t>/256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เมื่อวันที่ </w:t>
            </w:r>
            <w:r w:rsidR="00384DCA">
              <w:rPr>
                <w:rFonts w:ascii="TH SarabunPSK" w:hAnsi="TH SarabunPSK" w:cs="TH SarabunPSK"/>
                <w:sz w:val="30"/>
                <w:szCs w:val="30"/>
              </w:rPr>
              <w:t xml:space="preserve">14 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พฤศจิกายน 2561</w:t>
            </w:r>
          </w:p>
          <w:p w:rsidR="009F2928" w:rsidRDefault="009F2928" w:rsidP="00384DCA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Pr="00AB3D03">
              <w:rPr>
                <w:rFonts w:ascii="TH SarabunPSK" w:hAnsi="TH SarabunPSK" w:cs="TH SarabunPSK"/>
                <w:sz w:val="30"/>
                <w:szCs w:val="30"/>
                <w:cs/>
              </w:rPr>
              <w:t>3.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ติที่</w:t>
            </w:r>
            <w:r w:rsidRPr="00AB3D03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ณะกรรมการการอุดมศึกษา ครั้งที่ 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17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/256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เมื่อวันที่ 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17 ธันวาคม 2561</w:t>
            </w:r>
          </w:p>
          <w:p w:rsidR="00384DCA" w:rsidRDefault="00384DCA" w:rsidP="00384DCA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</w:t>
            </w:r>
            <w:r w:rsidRPr="00AB3D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ติที่</w:t>
            </w:r>
            <w:r w:rsidRPr="00AB3D03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ณะกรรมการการอุดมศึกษา ครั้งที่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/256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 มกราคม 2562</w:t>
            </w:r>
          </w:p>
          <w:p w:rsidR="00384DCA" w:rsidRPr="00384DCA" w:rsidRDefault="00F771EE" w:rsidP="00F771E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5.</w:t>
            </w:r>
            <w:r w:rsidR="00384DCA" w:rsidRPr="00AB3D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84DCA">
              <w:rPr>
                <w:rFonts w:ascii="Browallia New" w:hAnsi="Browallia New" w:cs="Browallia New"/>
                <w:sz w:val="30"/>
                <w:szCs w:val="30"/>
                <w:cs/>
              </w:rPr>
              <w:t xml:space="preserve"> </w:t>
            </w:r>
            <w:r w:rsidR="00384DCA"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ติที่</w:t>
            </w:r>
            <w:r w:rsidR="00384DCA" w:rsidRPr="00AB3D03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</w:t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ณะกรรมการการอุดมศึกษา ครั้งที่ 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>/256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เมื่อวันที่ </w:t>
            </w:r>
            <w:r w:rsidR="00384DCA">
              <w:rPr>
                <w:rFonts w:ascii="TH SarabunPSK" w:hAnsi="TH SarabunPSK" w:cs="TH SarabunPSK"/>
                <w:sz w:val="30"/>
                <w:szCs w:val="30"/>
              </w:rPr>
              <w:t xml:space="preserve">13 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กุมภาพันธ์ 2562</w:t>
            </w:r>
          </w:p>
          <w:p w:rsidR="00384DCA" w:rsidRDefault="00F771EE" w:rsidP="00F771E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6. </w:t>
            </w:r>
            <w:r w:rsidR="00384DCA" w:rsidRPr="00AB3D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84DCA">
              <w:rPr>
                <w:rFonts w:ascii="Browallia New" w:hAnsi="Browallia New" w:cs="Browallia New"/>
                <w:sz w:val="30"/>
                <w:szCs w:val="30"/>
                <w:cs/>
              </w:rPr>
              <w:t xml:space="preserve"> </w:t>
            </w:r>
            <w:r w:rsidR="00384DCA"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ติที่</w:t>
            </w:r>
            <w:r w:rsidR="00384DCA" w:rsidRPr="00AB3D03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</w:t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ณะกรรมการการอุดมศึกษา ครั้งที่ 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>/256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เมื่อวันที่</w:t>
            </w:r>
            <w:r w:rsidR="00384DCA">
              <w:rPr>
                <w:rFonts w:ascii="TH SarabunPSK" w:hAnsi="TH SarabunPSK" w:cs="TH SarabunPSK"/>
                <w:sz w:val="30"/>
                <w:szCs w:val="30"/>
              </w:rPr>
              <w:t xml:space="preserve"> 13 </w:t>
            </w:r>
            <w:r w:rsidR="006A5888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2562</w:t>
            </w:r>
          </w:p>
          <w:p w:rsidR="00384DCA" w:rsidRPr="006A5888" w:rsidRDefault="00F771EE" w:rsidP="00F771E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7. </w:t>
            </w:r>
            <w:r w:rsidR="00384DCA" w:rsidRPr="00AB3D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84DCA">
              <w:rPr>
                <w:rFonts w:ascii="Browallia New" w:hAnsi="Browallia New" w:cs="Browallia New"/>
                <w:sz w:val="30"/>
                <w:szCs w:val="30"/>
                <w:cs/>
              </w:rPr>
              <w:t xml:space="preserve"> </w:t>
            </w:r>
            <w:r w:rsidR="00384DCA"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ติที่</w:t>
            </w:r>
            <w:r w:rsidR="00384DCA" w:rsidRPr="00AB3D03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</w:t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ณะกรรมการการอุดมศึกษา ครั้งที่ 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>/256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เมื่อวันที่</w:t>
            </w:r>
            <w:r w:rsidR="006A5888">
              <w:rPr>
                <w:rFonts w:ascii="TH SarabunPSK" w:hAnsi="TH SarabunPSK" w:cs="TH SarabunPSK"/>
                <w:sz w:val="30"/>
                <w:szCs w:val="30"/>
              </w:rPr>
              <w:t xml:space="preserve"> 10 </w:t>
            </w:r>
            <w:r w:rsidR="006A5888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เมษายน 2562</w:t>
            </w:r>
          </w:p>
          <w:p w:rsidR="00384DCA" w:rsidRPr="006A5888" w:rsidRDefault="00F771EE" w:rsidP="00F771E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8. </w:t>
            </w:r>
            <w:r w:rsidR="00384DCA" w:rsidRPr="00AB3D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84DCA">
              <w:rPr>
                <w:rFonts w:ascii="Browallia New" w:hAnsi="Browallia New" w:cs="Browallia New"/>
                <w:sz w:val="30"/>
                <w:szCs w:val="30"/>
                <w:cs/>
              </w:rPr>
              <w:t xml:space="preserve"> </w:t>
            </w:r>
            <w:r w:rsidR="00384DCA"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ติที่</w:t>
            </w:r>
            <w:r w:rsidR="00384DCA" w:rsidRPr="00AB3D03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</w:t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ณะกรรมการการอุดมศึกษา ครั้งที่ 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>/256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เมื่อวันที่</w:t>
            </w:r>
            <w:r w:rsidR="006A5888">
              <w:rPr>
                <w:rFonts w:ascii="TH SarabunPSK" w:hAnsi="TH SarabunPSK" w:cs="TH SarabunPSK"/>
                <w:sz w:val="30"/>
                <w:szCs w:val="30"/>
              </w:rPr>
              <w:t xml:space="preserve"> 8 </w:t>
            </w:r>
            <w:r w:rsidR="006A5888">
              <w:rPr>
                <w:rFonts w:ascii="TH SarabunPSK" w:hAnsi="TH SarabunPSK" w:cs="TH SarabunPSK" w:hint="cs"/>
                <w:sz w:val="30"/>
                <w:szCs w:val="30"/>
                <w:cs/>
              </w:rPr>
              <w:t>พฤษภาคม 2562</w:t>
            </w:r>
          </w:p>
          <w:p w:rsidR="00384DCA" w:rsidRPr="000D55E0" w:rsidRDefault="00F771EE" w:rsidP="00F771E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9. </w:t>
            </w:r>
            <w:r w:rsidR="00384DCA" w:rsidRPr="00AB3D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84DCA">
              <w:rPr>
                <w:rFonts w:ascii="Browallia New" w:hAnsi="Browallia New" w:cs="Browallia New"/>
                <w:sz w:val="30"/>
                <w:szCs w:val="30"/>
                <w:cs/>
              </w:rPr>
              <w:t xml:space="preserve"> </w:t>
            </w:r>
            <w:r w:rsidR="00384DCA">
              <w:rPr>
                <w:rFonts w:ascii="Browallia New" w:hAnsi="Browallia New" w:cs="Browallia New"/>
                <w:sz w:val="30"/>
                <w:szCs w:val="30"/>
                <w:cs/>
              </w:rPr>
              <w:tab/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ติที่</w:t>
            </w:r>
            <w:r w:rsidR="00384DCA" w:rsidRPr="00AB3D03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</w:t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ณะกรรมการการอุดมศึกษา ครั้งที่ 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>/256</w:t>
            </w:r>
            <w:r w:rsidR="00384DCA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384DC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เมื่อวันที่</w:t>
            </w:r>
            <w:r w:rsidR="006A588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12 มิถุนายน 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54FDC">
      <w:headerReference w:type="default" r:id="rId8"/>
      <w:footerReference w:type="even" r:id="rId9"/>
      <w:pgSz w:w="11906" w:h="16838"/>
      <w:pgMar w:top="1389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3B3" w:rsidRDefault="002663B3">
      <w:r>
        <w:separator/>
      </w:r>
    </w:p>
  </w:endnote>
  <w:endnote w:type="continuationSeparator" w:id="0">
    <w:p w:rsidR="002663B3" w:rsidRDefault="00266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3B3" w:rsidRDefault="002663B3">
      <w:r>
        <w:separator/>
      </w:r>
    </w:p>
  </w:footnote>
  <w:footnote w:type="continuationSeparator" w:id="0">
    <w:p w:rsidR="002663B3" w:rsidRDefault="00266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A591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50FE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</w:t>
                            </w:r>
                            <w:r w:rsidR="004646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ประเมินผล</w:t>
                            </w:r>
                            <w:r w:rsidR="00350FE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A591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50FE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สำนักมาตรฐานและ</w:t>
                      </w:r>
                      <w:r w:rsidR="0046469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ประเมินผล</w:t>
                      </w:r>
                      <w:r w:rsidR="00350FE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F5E01B6"/>
    <w:multiLevelType w:val="hybridMultilevel"/>
    <w:tmpl w:val="C6647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46FF9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C6016"/>
    <w:rsid w:val="000D3579"/>
    <w:rsid w:val="000D3B60"/>
    <w:rsid w:val="000D55E0"/>
    <w:rsid w:val="000D6395"/>
    <w:rsid w:val="000E05F0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B6F"/>
    <w:rsid w:val="00235C19"/>
    <w:rsid w:val="00251664"/>
    <w:rsid w:val="00254B64"/>
    <w:rsid w:val="002632AB"/>
    <w:rsid w:val="002663B3"/>
    <w:rsid w:val="00266EF2"/>
    <w:rsid w:val="002847E9"/>
    <w:rsid w:val="00296FF3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0FEA"/>
    <w:rsid w:val="00356974"/>
    <w:rsid w:val="00370876"/>
    <w:rsid w:val="003722D8"/>
    <w:rsid w:val="00382C09"/>
    <w:rsid w:val="00382DD0"/>
    <w:rsid w:val="00384DCA"/>
    <w:rsid w:val="003B7C5A"/>
    <w:rsid w:val="003C016E"/>
    <w:rsid w:val="003C2C30"/>
    <w:rsid w:val="003E0FCD"/>
    <w:rsid w:val="003E1BC4"/>
    <w:rsid w:val="003E4227"/>
    <w:rsid w:val="003F0CC5"/>
    <w:rsid w:val="00400202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4690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4A5F"/>
    <w:rsid w:val="00566B42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201D"/>
    <w:rsid w:val="005D7E04"/>
    <w:rsid w:val="0060158F"/>
    <w:rsid w:val="0061749F"/>
    <w:rsid w:val="00620CDD"/>
    <w:rsid w:val="00637718"/>
    <w:rsid w:val="00642568"/>
    <w:rsid w:val="00680463"/>
    <w:rsid w:val="00682347"/>
    <w:rsid w:val="00690952"/>
    <w:rsid w:val="006A5888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718EE"/>
    <w:rsid w:val="007A21D4"/>
    <w:rsid w:val="007A221F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80238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45110"/>
    <w:rsid w:val="00950334"/>
    <w:rsid w:val="00962371"/>
    <w:rsid w:val="00962B83"/>
    <w:rsid w:val="00963E9A"/>
    <w:rsid w:val="00991518"/>
    <w:rsid w:val="00994FC2"/>
    <w:rsid w:val="0099556A"/>
    <w:rsid w:val="009B23DE"/>
    <w:rsid w:val="009C12E1"/>
    <w:rsid w:val="009D37E4"/>
    <w:rsid w:val="009D395D"/>
    <w:rsid w:val="009F2928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4FDC"/>
    <w:rsid w:val="00A560E5"/>
    <w:rsid w:val="00A74F3A"/>
    <w:rsid w:val="00A86C64"/>
    <w:rsid w:val="00AB4406"/>
    <w:rsid w:val="00AB6FBE"/>
    <w:rsid w:val="00AB78EA"/>
    <w:rsid w:val="00AC2F65"/>
    <w:rsid w:val="00AE166A"/>
    <w:rsid w:val="00AE5ACE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A717E"/>
    <w:rsid w:val="00DC244A"/>
    <w:rsid w:val="00DE1A2C"/>
    <w:rsid w:val="00DE5095"/>
    <w:rsid w:val="00DE6CC4"/>
    <w:rsid w:val="00DF0979"/>
    <w:rsid w:val="00DF2CE3"/>
    <w:rsid w:val="00DF5A0B"/>
    <w:rsid w:val="00E01F8A"/>
    <w:rsid w:val="00E04588"/>
    <w:rsid w:val="00E13428"/>
    <w:rsid w:val="00E36CAD"/>
    <w:rsid w:val="00E379B3"/>
    <w:rsid w:val="00E40020"/>
    <w:rsid w:val="00E52C4C"/>
    <w:rsid w:val="00E70398"/>
    <w:rsid w:val="00E73280"/>
    <w:rsid w:val="00E873D6"/>
    <w:rsid w:val="00EA5913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1EE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A2F24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3C28D-D7C1-4FB6-BB66-24B4BA84F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152</TotalTime>
  <Pages>4</Pages>
  <Words>839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34</cp:revision>
  <cp:lastPrinted>2018-04-05T01:06:00Z</cp:lastPrinted>
  <dcterms:created xsi:type="dcterms:W3CDTF">2019-02-04T07:47:00Z</dcterms:created>
  <dcterms:modified xsi:type="dcterms:W3CDTF">2019-09-04T05:59:00Z</dcterms:modified>
</cp:coreProperties>
</file>